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การรับแจ้งการตายกรณีสงสัยว่าตายด้วยโรคติดต่ออันตรายหรือตายผิดธรรมชาติ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4B5C4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การรับแจ้งการตายกรณีสงสัยว่าตายด้วยโรคติดต่ออันตรายหรือตายผิดธรรมชาติ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F2E1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ตายกรณีสงสัยว่าตายด้วยโรคติดต่ออันตรายหรือตายผิดธรรมชาติ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05:19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9F2E14" w:rsidRDefault="009F2E14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เจ้าบ้านที่มีคนตายกรณีคนตายในบ้าน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Theme="minorBidi" w:hAnsiTheme="minorBidi"/>
          <w:noProof/>
          <w:sz w:val="32"/>
          <w:szCs w:val="32"/>
        </w:rPr>
        <w:br/>
        <w:t>(2)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บุคคลที่ไปกับผู้ตายหรือผู้พบศพกรณีตายนอกบ้าน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ชั่วโมงนับตั้งแต่เวลาตายหรือเวลาพบศพ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60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้าหน้าที่รับเรื่องคำขอและตรวจสอบหลักฐานการยื่นประกอบพิจารณาในเบื้องต้นนายทะเบียนออกใบรับแจ้งการตายเป็นหลักฐานให้แก้ผู้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การพิจารณาโดยหน่วยงานอื่น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สอบถามความเห็นพนักงานผู้ที่มีหน้าที่ตามกฎหมายว่าด้วยโรคติดต่อหรือพนักงานฝ่ายปกครองหรือตำรวจ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เมื่อได้รับการแจ้งจากพนักงานที่เกี่ยวข้องแล้ว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9F2E14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9F2E14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16"/>
          <w:szCs w:val="16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ที่ผู้ตายมีชื่ออยู่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หลักฐานอื่นที่เกี่ยวข้องกับผู้ตาย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CEB" w:rsidRDefault="00703CEB" w:rsidP="00C81DB8">
      <w:pPr>
        <w:spacing w:after="0" w:line="240" w:lineRule="auto"/>
      </w:pPr>
      <w:r>
        <w:separator/>
      </w:r>
    </w:p>
  </w:endnote>
  <w:endnote w:type="continuationSeparator" w:id="1">
    <w:p w:rsidR="00703CEB" w:rsidRDefault="00703CE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CEB" w:rsidRDefault="00703CEB" w:rsidP="00C81DB8">
      <w:pPr>
        <w:spacing w:after="0" w:line="240" w:lineRule="auto"/>
      </w:pPr>
      <w:r>
        <w:separator/>
      </w:r>
    </w:p>
  </w:footnote>
  <w:footnote w:type="continuationSeparator" w:id="1">
    <w:p w:rsidR="00703CEB" w:rsidRDefault="00703CE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B5C4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F2E14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176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1761F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B5C43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3CEB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2E14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2015-08-06T05:35:00Z</cp:lastPrinted>
  <dcterms:created xsi:type="dcterms:W3CDTF">2015-04-23T03:41:00Z</dcterms:created>
  <dcterms:modified xsi:type="dcterms:W3CDTF">2015-08-06T05:35:00Z</dcterms:modified>
</cp:coreProperties>
</file>